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Okulun Adı         : </w:t>
      </w:r>
    </w:p>
    <w:p w:rsidR="004E251B" w:rsidRPr="00353ED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Tarih                  : </w:t>
      </w:r>
      <w:r>
        <w:rPr>
          <w:rFonts w:ascii="Comic Sans MS" w:hAnsi="Comic Sans MS"/>
          <w:b/>
          <w:sz w:val="20"/>
          <w:szCs w:val="20"/>
        </w:rPr>
        <w:t>08.11.2016</w:t>
      </w:r>
    </w:p>
    <w:p w:rsidR="004E251B" w:rsidRPr="00353ED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Yaş Grubu (Ay)   :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Öğretmen Adı    : </w:t>
      </w:r>
    </w:p>
    <w:p w:rsidR="004E251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</w:p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</w:p>
    <w:p w:rsidR="004E251B" w:rsidRPr="00353EDB" w:rsidRDefault="004E251B" w:rsidP="002A725B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EĞİTİM AKIŞI</w:t>
      </w:r>
    </w:p>
    <w:p w:rsidR="004E251B" w:rsidRPr="00353ED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Güne Başlama Zamanı</w:t>
      </w:r>
    </w:p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Çocuklar güler yüzle karşılanır.</w:t>
      </w:r>
      <w:r>
        <w:rPr>
          <w:rFonts w:ascii="Comic Sans MS" w:hAnsi="Comic Sans MS"/>
          <w:sz w:val="20"/>
          <w:szCs w:val="20"/>
        </w:rPr>
        <w:t xml:space="preserve"> </w:t>
      </w:r>
      <w:r w:rsidRPr="00353EDB">
        <w:rPr>
          <w:rFonts w:ascii="Comic Sans MS" w:hAnsi="Comic Sans MS"/>
          <w:sz w:val="20"/>
          <w:szCs w:val="20"/>
        </w:rPr>
        <w:t xml:space="preserve">Nasıl oldukları </w:t>
      </w:r>
      <w:r>
        <w:rPr>
          <w:rFonts w:ascii="Comic Sans MS" w:hAnsi="Comic Sans MS"/>
          <w:sz w:val="20"/>
          <w:szCs w:val="20"/>
        </w:rPr>
        <w:t xml:space="preserve">sorularak kısaca sohbet edilir. </w:t>
      </w:r>
      <w:r w:rsidRPr="00353EDB">
        <w:rPr>
          <w:rFonts w:ascii="Comic Sans MS" w:hAnsi="Comic Sans MS"/>
          <w:sz w:val="20"/>
          <w:szCs w:val="20"/>
        </w:rPr>
        <w:t>Çocuklara hangi öğrenme merkezine geçecekleri sorulup kararsız olanlara rehberlik edilir.</w:t>
      </w:r>
    </w:p>
    <w:p w:rsidR="004E251B" w:rsidRPr="00353ED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Oyun Zamanı</w:t>
      </w:r>
    </w:p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</w:p>
    <w:p w:rsidR="004E251B" w:rsidRPr="00353ED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Kahvaltı - Temizlik</w:t>
      </w:r>
    </w:p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</w:p>
    <w:p w:rsidR="004E251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Etkinlik Zamanı</w:t>
      </w:r>
    </w:p>
    <w:p w:rsidR="004E251B" w:rsidRPr="00031D23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‘</w:t>
      </w:r>
      <w:r>
        <w:rPr>
          <w:rFonts w:ascii="Comic Sans MS" w:hAnsi="Comic Sans MS"/>
          <w:sz w:val="20"/>
          <w:szCs w:val="20"/>
        </w:rPr>
        <w:t>’AYNA</w:t>
      </w:r>
      <w:r w:rsidRPr="00445174">
        <w:rPr>
          <w:rFonts w:ascii="Comic Sans MS" w:hAnsi="Comic Sans MS"/>
          <w:sz w:val="20"/>
          <w:szCs w:val="20"/>
        </w:rPr>
        <w:t>’’ i</w:t>
      </w:r>
      <w:r>
        <w:rPr>
          <w:rFonts w:ascii="Comic Sans MS" w:hAnsi="Comic Sans MS"/>
          <w:sz w:val="20"/>
          <w:szCs w:val="20"/>
        </w:rPr>
        <w:t>simli Türkçe dil-sanat</w:t>
      </w:r>
      <w:r w:rsidRPr="00445174">
        <w:rPr>
          <w:rFonts w:ascii="Comic Sans MS" w:hAnsi="Comic Sans MS"/>
          <w:sz w:val="20"/>
          <w:szCs w:val="20"/>
        </w:rPr>
        <w:t xml:space="preserve"> etkinliği</w:t>
      </w:r>
    </w:p>
    <w:p w:rsidR="004E251B" w:rsidRPr="00353ED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Günü Değerlendirme Zamanı</w:t>
      </w:r>
    </w:p>
    <w:p w:rsidR="004E251B" w:rsidRPr="00353ED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▪</w:t>
      </w:r>
    </w:p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▪</w:t>
      </w:r>
    </w:p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▪</w:t>
      </w:r>
    </w:p>
    <w:p w:rsidR="004E251B" w:rsidRPr="00353ED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 xml:space="preserve"> </w:t>
      </w:r>
      <w:r w:rsidRPr="00353EDB">
        <w:rPr>
          <w:rFonts w:ascii="Comic Sans MS" w:hAnsi="Comic Sans MS"/>
          <w:b/>
          <w:sz w:val="20"/>
          <w:szCs w:val="20"/>
        </w:rPr>
        <w:t>Eve gidiş</w:t>
      </w:r>
    </w:p>
    <w:p w:rsidR="004E251B" w:rsidRPr="00353ED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 w:rsidRPr="00353EDB">
        <w:rPr>
          <w:rFonts w:ascii="Comic Sans MS" w:hAnsi="Comic Sans MS"/>
          <w:sz w:val="20"/>
          <w:szCs w:val="20"/>
        </w:rPr>
        <w:t>Hazırlıklar tamamlanır ve çocuklarla vedalaşılır.</w:t>
      </w:r>
    </w:p>
    <w:p w:rsidR="004E251B" w:rsidRPr="00353EDB" w:rsidRDefault="004E251B" w:rsidP="00762F58">
      <w:pPr>
        <w:pStyle w:val="NoSpacing"/>
        <w:rPr>
          <w:rFonts w:ascii="Comic Sans MS" w:hAnsi="Comic Sans MS"/>
          <w:b/>
          <w:sz w:val="20"/>
          <w:szCs w:val="20"/>
        </w:rPr>
      </w:pPr>
      <w:r w:rsidRPr="00353EDB">
        <w:rPr>
          <w:rFonts w:ascii="Comic Sans MS" w:hAnsi="Comic Sans MS"/>
          <w:b/>
          <w:sz w:val="20"/>
          <w:szCs w:val="20"/>
        </w:rPr>
        <w:t>Genel değerlendirme</w:t>
      </w:r>
    </w:p>
    <w:p w:rsidR="004E251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E251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E251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E251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</w:p>
    <w:p w:rsidR="004E251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</w:p>
    <w:p w:rsidR="004E251B" w:rsidRDefault="004E251B" w:rsidP="00762F58">
      <w:pPr>
        <w:pStyle w:val="NoSpacing"/>
        <w:rPr>
          <w:rFonts w:ascii="Comic Sans MS" w:hAnsi="Comic Sans MS"/>
          <w:sz w:val="20"/>
          <w:szCs w:val="20"/>
        </w:rPr>
      </w:pPr>
    </w:p>
    <w:p w:rsidR="004E251B" w:rsidRDefault="004E251B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4E251B" w:rsidRDefault="004E251B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4E251B" w:rsidRPr="00BB3A48" w:rsidRDefault="004E251B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>ETKİNLİK PLANI</w:t>
      </w:r>
    </w:p>
    <w:p w:rsidR="004E251B" w:rsidRPr="00BB3A48" w:rsidRDefault="004E251B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AYNA</w:t>
      </w:r>
    </w:p>
    <w:p w:rsidR="004E251B" w:rsidRPr="00BB3A48" w:rsidRDefault="004E251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Etkinlik Türü: Türkçe Dil -Sanat Etkinliği </w:t>
      </w:r>
      <w:r>
        <w:rPr>
          <w:rFonts w:ascii="Comic Sans MS" w:hAnsi="Comic Sans MS"/>
          <w:sz w:val="18"/>
          <w:szCs w:val="18"/>
        </w:rPr>
        <w:t xml:space="preserve">(Bütünleştirilmiş </w:t>
      </w:r>
      <w:r w:rsidRPr="00BB3A48">
        <w:rPr>
          <w:rFonts w:ascii="Comic Sans MS" w:hAnsi="Comic Sans MS"/>
          <w:sz w:val="18"/>
          <w:szCs w:val="18"/>
        </w:rPr>
        <w:t>Küçük Grup</w:t>
      </w:r>
      <w:r>
        <w:rPr>
          <w:rFonts w:ascii="Comic Sans MS" w:hAnsi="Comic Sans MS"/>
          <w:sz w:val="18"/>
          <w:szCs w:val="18"/>
        </w:rPr>
        <w:t>- Bireysel Etkinlik</w:t>
      </w:r>
      <w:r w:rsidRPr="00BB3A48">
        <w:rPr>
          <w:rFonts w:ascii="Comic Sans MS" w:hAnsi="Comic Sans MS"/>
          <w:sz w:val="18"/>
          <w:szCs w:val="18"/>
        </w:rPr>
        <w:t>)</w:t>
      </w:r>
    </w:p>
    <w:p w:rsidR="004E251B" w:rsidRDefault="004E251B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Yaş Grubu: 36-48</w:t>
      </w:r>
      <w:r w:rsidRPr="00BB3A48">
        <w:rPr>
          <w:rFonts w:ascii="Comic Sans MS" w:hAnsi="Comic Sans MS"/>
          <w:b/>
          <w:sz w:val="18"/>
          <w:szCs w:val="18"/>
        </w:rPr>
        <w:t xml:space="preserve"> Ay</w:t>
      </w:r>
    </w:p>
    <w:p w:rsidR="004E251B" w:rsidRPr="00BB3A48" w:rsidRDefault="004E251B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4E251B" w:rsidRPr="00BB3A48" w:rsidRDefault="004E251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1pt;margin-top:3.5pt;width:335.95pt;height:420pt;z-index:251656192">
            <v:textbox>
              <w:txbxContent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367C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E251B" w:rsidRPr="00024428" w:rsidRDefault="004E251B" w:rsidP="00F875E3">
                  <w:pPr>
                    <w:pStyle w:val="Subtitle"/>
                    <w:jc w:val="left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SOSYAL VE DUYGUSAL GELİŞİM</w:t>
                  </w:r>
                </w:p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Kazanım 1: Kendisine ait özellikleri tanıtır.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br/>
                    <w:t>Göstergeleri: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A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dını ve/veya soyadını söyler.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  <w:t>Yaşını söyler.</w:t>
                  </w:r>
                </w:p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Fi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ziksel özelliklerini söyler.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Duyuşsal özelliklerini söyler.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8: Farklılıklara saygı gösterir.</w:t>
                  </w:r>
                  <w:r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br/>
                    <w:t>Göstergeleri: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Kendisinin farklı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özellikleri olduğunu söyler.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İnsanların farklı özellikleri olduğunu söyler. </w:t>
                  </w:r>
                </w:p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E251B" w:rsidRPr="00A23DDF" w:rsidRDefault="004E251B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BİLİŞSEL GELİŞİM</w:t>
                  </w:r>
                </w:p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Kazanım 20: Nesne/sembollerle grafik hazırlar.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br/>
                    <w:t>Göstergeleri:</w:t>
                  </w:r>
                </w:p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Nesneleri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kullanarak grafik oluşturur.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Nesneleri sembollerl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e göstererek grafik oluşturur.</w:t>
                  </w:r>
                </w:p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Grafiği oluşturan nesneleri ya da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sembolleri sayar.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Grafiği inceleyerek sonuçları açıklar.</w:t>
                  </w:r>
                </w:p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4E251B" w:rsidRDefault="004E251B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DİL  GELİŞİMI</w:t>
                  </w:r>
                  <w:bookmarkStart w:id="0" w:name="_GoBack"/>
                  <w:bookmarkEnd w:id="0"/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Kazanım 7: Dinledikleri/izlediklerinin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anlamını kavrar.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br/>
                    <w:t>Göstergeleri:</w:t>
                  </w:r>
                </w:p>
                <w:p w:rsidR="004E251B" w:rsidRPr="009367C8" w:rsidRDefault="004E251B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Sözel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yönergeleri yerine getirir.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Dinledik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leri/izlediklerini açıklar.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Dinledikleri/izledikleri hakkında yorum yapar. 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68.65pt;margin-top:3.5pt;width:368.8pt;height:415.15pt;z-index:251655168">
            <v:textbox>
              <w:txbxContent>
                <w:p w:rsidR="004E251B" w:rsidRDefault="004E251B" w:rsidP="00A16277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4E251B" w:rsidRDefault="004E251B" w:rsidP="009A4C09">
                  <w:pPr>
                    <w:pStyle w:val="ListeParagraf11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Sınıfa birkaç tane ayna getirilir,çocuklar küçük gruplara ayrılır.. Çocuklar bir süre kendilerini aynada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>incelerler.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Çocukların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>yüzlerinin aynadaki yansımasına bakmaları istenir.Yüzün bölümleri gösterilir ve tanımlanır.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Duyu organları ile ilgili yönergeler verilir. </w:t>
                  </w: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Gözünü kapat, aç, kaşını kaldır, ağzını aç,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burnunu tut, kulağını tut vb… gibi yönergeler verilir.</w:t>
                  </w:r>
                </w:p>
                <w:p w:rsidR="004E251B" w:rsidRPr="004F21E0" w:rsidRDefault="004E251B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Göz ne işe yarar?, Duymak için hangi organımıza ihtiyacımız var?</w:t>
                  </w:r>
                </w:p>
                <w:p w:rsidR="004E251B" w:rsidRDefault="004E251B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Herkesin saçı aynı mı? Kıvırcık ve düz saçlı kimler var sınıfımızda?...........vs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  <w:p w:rsidR="004E251B" w:rsidRDefault="004E251B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sorular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  <w:p w:rsidR="004E251B" w:rsidRPr="004F21E0" w:rsidRDefault="004E251B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sorularak çocukların dikkati etkinliğe yönlendirilir. </w:t>
                  </w:r>
                </w:p>
                <w:p w:rsidR="004E251B" w:rsidRDefault="004E251B" w:rsidP="009A4C09">
                  <w:pPr>
                    <w:pStyle w:val="ListeParagraf11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Vücudun bölümleri gösterilir ve tanımlanır. Ne işe yaradıkları hakkında konuşulur.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Vücudun çeşitli bölümleri ile ilgili yönergeler verilir. </w:t>
                  </w: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Ellerini yukarı kaldır, zıpla, bacaklarını aç ve kapat, ellerini başının üstüne koy vb</w:t>
                  </w:r>
                  <w:r w:rsidRPr="00A16277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.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 Çocukların yapmaları istenir.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Her çocuğun kendini incelemesine fırsat verilir.</w:t>
                  </w:r>
                </w:p>
                <w:p w:rsidR="004E251B" w:rsidRPr="00A16277" w:rsidRDefault="004E251B" w:rsidP="009A4C09">
                  <w:pPr>
                    <w:pStyle w:val="ListeParagraf11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Sonra masalar iki grupta toplanır ve kızlar masası erkekler masası diye isimlendirilir. Çocuklar cinsiyetlerine göre masalara geçer. Sınıfta kaç tane kız/erkek olduğu hep birlikte sayılır.Tahtaya (panoya) kız sayısı kadar pembe yıldız,erkek sayısı kadar da mavi yıldız asılır, mini bir grafik hazırlanır.</w:t>
                  </w:r>
                </w:p>
                <w:p w:rsidR="004E251B" w:rsidRPr="004F21E0" w:rsidRDefault="004E251B" w:rsidP="009A4C09">
                  <w:pPr>
                    <w:pStyle w:val="ListParagraph"/>
                    <w:numPr>
                      <w:ilvl w:val="0"/>
                      <w:numId w:val="7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Çocuklara resim kâğıtları ve pastel boyaları dağıtılır. Aynadaki yansımalarını çizmeleri istenir.</w:t>
                  </w:r>
                </w:p>
                <w:p w:rsidR="004E251B" w:rsidRPr="00F875E3" w:rsidRDefault="004E251B" w:rsidP="00FB3E59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4E251B" w:rsidRPr="00BB3A48" w:rsidRDefault="004E251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4E251B" w:rsidRPr="00BB3A48" w:rsidRDefault="004E251B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4E251B" w:rsidRPr="00050CF7" w:rsidRDefault="004E251B" w:rsidP="003A2AC5">
      <w:pPr>
        <w:pStyle w:val="ListParagraph"/>
        <w:rPr>
          <w:b/>
          <w:sz w:val="20"/>
          <w:szCs w:val="20"/>
          <w:lang w:val="en-US"/>
        </w:rPr>
      </w:pPr>
      <w:r>
        <w:rPr>
          <w:noProof/>
        </w:rPr>
        <w:pict>
          <v:shape id="_x0000_s1028" type="#_x0000_t202" style="position:absolute;left:0;text-align:left;margin-left:373.65pt;margin-top:-42.9pt;width:291.15pt;height:89.05pt;z-index:251658240">
            <v:textbox>
              <w:txbxContent>
                <w:p w:rsidR="004E251B" w:rsidRDefault="004E251B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E251B" w:rsidRDefault="004E251B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4E251B" w:rsidRDefault="004E251B" w:rsidP="009312B2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91FFA">
                    <w:rPr>
                      <w:rFonts w:ascii="Comic Sans MS" w:hAnsi="Comic Sans MS"/>
                      <w:sz w:val="18"/>
                      <w:szCs w:val="18"/>
                    </w:rPr>
                    <w:t xml:space="preserve">Çevremizdeki sarı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ve kırmızı </w:t>
                  </w:r>
                  <w:r w:rsidRPr="00F91FFA">
                    <w:rPr>
                      <w:rFonts w:ascii="Comic Sans MS" w:hAnsi="Comic Sans MS"/>
                      <w:sz w:val="18"/>
                      <w:szCs w:val="18"/>
                    </w:rPr>
                    <w:t>renkli nesneleri bulma oyunu oynanabilir</w:t>
                  </w:r>
                </w:p>
                <w:p w:rsidR="004E251B" w:rsidRPr="00A23DDF" w:rsidRDefault="004E251B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16.55pt;margin-top:-42.35pt;width:278.55pt;height:88.65pt;z-index:251657216">
            <v:textbox style="mso-fit-shape-to-text:t">
              <w:txbxContent>
                <w:p w:rsidR="004E251B" w:rsidRPr="00F300A9" w:rsidRDefault="004E251B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4E251B" w:rsidRPr="00F300A9" w:rsidRDefault="004E251B" w:rsidP="009367C8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Ayna,boya,çalışma sayfaları</w:t>
                  </w:r>
                </w:p>
                <w:p w:rsidR="004E251B" w:rsidRPr="00F300A9" w:rsidRDefault="004E251B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4E251B" w:rsidRPr="00F91FFA" w:rsidRDefault="004E251B" w:rsidP="00F300A9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Ayna,yansıma,</w:t>
                  </w:r>
                </w:p>
                <w:p w:rsidR="004E251B" w:rsidRPr="00F300A9" w:rsidRDefault="004E251B" w:rsidP="00F300A9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4E251B" w:rsidRPr="00F91FFA" w:rsidRDefault="004E251B" w:rsidP="00F300A9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Sarı – kırmızı renk</w:t>
                  </w:r>
                </w:p>
              </w:txbxContent>
            </v:textbox>
          </v:shape>
        </w:pict>
      </w:r>
      <w:r w:rsidRPr="00050CF7">
        <w:rPr>
          <w:b/>
          <w:sz w:val="20"/>
          <w:szCs w:val="20"/>
        </w:rPr>
        <w:t>AR</w:t>
      </w:r>
    </w:p>
    <w:p w:rsidR="004E251B" w:rsidRDefault="004E251B">
      <w:r>
        <w:rPr>
          <w:noProof/>
        </w:rPr>
        <w:pict>
          <v:shape id="_x0000_s1030" type="#_x0000_t202" style="position:absolute;margin-left:373.65pt;margin-top:47.9pt;width:294.9pt;height:123.85pt;z-index:251660288">
            <v:textbox>
              <w:txbxContent>
                <w:p w:rsidR="004E251B" w:rsidRDefault="004E251B" w:rsidP="00113F35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E251B" w:rsidRDefault="004E251B" w:rsidP="00113F35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E251B" w:rsidRPr="00F300A9" w:rsidRDefault="004E251B" w:rsidP="00113F35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4E251B" w:rsidRPr="00F300A9" w:rsidRDefault="004E251B" w:rsidP="009312B2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17.25pt;margin-top:47.9pt;width:282.6pt;height:130.05pt;z-index:251659264">
            <v:textbox>
              <w:txbxContent>
                <w:p w:rsidR="004E251B" w:rsidRDefault="004E251B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4E251B" w:rsidRPr="00A23DDF" w:rsidRDefault="004E251B" w:rsidP="00A23DDF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</w:pPr>
                  <w:r w:rsidRPr="00A23DDF"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  <w:t>Daha önce aynadan kendini incelemiş miydin?</w:t>
                  </w:r>
                </w:p>
                <w:p w:rsidR="004E251B" w:rsidRPr="00D66418" w:rsidRDefault="004E251B" w:rsidP="009312B2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Style w:val="SubtitleChar"/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  <w:t>Sadece aynadan mı kendi yansımamızı görebiliriz</w:t>
                  </w:r>
                </w:p>
                <w:p w:rsidR="004E251B" w:rsidRPr="00A23DDF" w:rsidRDefault="004E251B" w:rsidP="009312B2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Gözümüz olmasaydı ne olurdu?</w:t>
                  </w:r>
                </w:p>
                <w:p w:rsidR="004E251B" w:rsidRPr="00A23DDF" w:rsidRDefault="004E251B" w:rsidP="009312B2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Bacaklarımız ve ayaklarımız ne işe yarar?</w:t>
                  </w:r>
                </w:p>
                <w:p w:rsidR="004E251B" w:rsidRPr="00A23DDF" w:rsidRDefault="004E251B" w:rsidP="009312B2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Ellerimizle neler yapabiliriz?</w:t>
                  </w:r>
                </w:p>
                <w:p w:rsidR="004E251B" w:rsidRPr="00FB3E59" w:rsidRDefault="004E251B" w:rsidP="00FB3E59">
                  <w:pPr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            Eğitim Setinden 2. Sayı/</w:t>
                  </w:r>
                  <w:r w:rsidRPr="00FB3E59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21.sayfa yönerge 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             </w:t>
                  </w:r>
                  <w:r w:rsidRPr="00FB3E59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doğrultusunda yapılır</w:t>
                  </w:r>
                </w:p>
                <w:p w:rsidR="004E251B" w:rsidRPr="00F91FFA" w:rsidRDefault="004E251B" w:rsidP="00F300A9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4E251B" w:rsidRPr="009E6A3C" w:rsidRDefault="004E251B" w:rsidP="009E6A3C"/>
    <w:p w:rsidR="004E251B" w:rsidRPr="009E6A3C" w:rsidRDefault="004E251B" w:rsidP="009E6A3C"/>
    <w:p w:rsidR="004E251B" w:rsidRPr="009E6A3C" w:rsidRDefault="004E251B" w:rsidP="009E6A3C"/>
    <w:p w:rsidR="004E251B" w:rsidRPr="009E6A3C" w:rsidRDefault="004E251B" w:rsidP="009E6A3C"/>
    <w:p w:rsidR="004E251B" w:rsidRPr="009E6A3C" w:rsidRDefault="004E251B" w:rsidP="009E6A3C"/>
    <w:p w:rsidR="004E251B" w:rsidRPr="009E6A3C" w:rsidRDefault="004E251B" w:rsidP="009E6A3C"/>
    <w:p w:rsidR="004E251B" w:rsidRDefault="004E251B" w:rsidP="009E6A3C">
      <w:pPr>
        <w:tabs>
          <w:tab w:val="left" w:pos="1495"/>
        </w:tabs>
      </w:pPr>
      <w:r>
        <w:tab/>
      </w:r>
    </w:p>
    <w:sectPr w:rsidR="004E251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51B" w:rsidRDefault="004E251B" w:rsidP="00806A98">
      <w:pPr>
        <w:spacing w:after="0" w:line="240" w:lineRule="auto"/>
      </w:pPr>
      <w:r>
        <w:separator/>
      </w:r>
    </w:p>
  </w:endnote>
  <w:endnote w:type="continuationSeparator" w:id="0">
    <w:p w:rsidR="004E251B" w:rsidRDefault="004E251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51B" w:rsidRDefault="004E251B" w:rsidP="00806A98">
      <w:pPr>
        <w:spacing w:after="0" w:line="240" w:lineRule="auto"/>
      </w:pPr>
      <w:r>
        <w:separator/>
      </w:r>
    </w:p>
  </w:footnote>
  <w:footnote w:type="continuationSeparator" w:id="0">
    <w:p w:rsidR="004E251B" w:rsidRDefault="004E251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232008C8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4B2B"/>
    <w:rsid w:val="00024428"/>
    <w:rsid w:val="000306BF"/>
    <w:rsid w:val="00031D23"/>
    <w:rsid w:val="00050CF7"/>
    <w:rsid w:val="000530CF"/>
    <w:rsid w:val="000614C2"/>
    <w:rsid w:val="000867DE"/>
    <w:rsid w:val="00113F35"/>
    <w:rsid w:val="00173C60"/>
    <w:rsid w:val="0019566C"/>
    <w:rsid w:val="002134AD"/>
    <w:rsid w:val="002201E3"/>
    <w:rsid w:val="00254F62"/>
    <w:rsid w:val="002A1BCC"/>
    <w:rsid w:val="002A725B"/>
    <w:rsid w:val="0030759F"/>
    <w:rsid w:val="00353EDB"/>
    <w:rsid w:val="003A2AC5"/>
    <w:rsid w:val="003C0F4A"/>
    <w:rsid w:val="003C2D3A"/>
    <w:rsid w:val="003E254C"/>
    <w:rsid w:val="00430623"/>
    <w:rsid w:val="00437D4C"/>
    <w:rsid w:val="00445174"/>
    <w:rsid w:val="00446ED2"/>
    <w:rsid w:val="00455396"/>
    <w:rsid w:val="004630A3"/>
    <w:rsid w:val="00497BC7"/>
    <w:rsid w:val="004C5BC8"/>
    <w:rsid w:val="004D4CBB"/>
    <w:rsid w:val="004D71CA"/>
    <w:rsid w:val="004E251B"/>
    <w:rsid w:val="004F21E0"/>
    <w:rsid w:val="004F353B"/>
    <w:rsid w:val="005444A2"/>
    <w:rsid w:val="00587665"/>
    <w:rsid w:val="00606435"/>
    <w:rsid w:val="0064489B"/>
    <w:rsid w:val="00652E37"/>
    <w:rsid w:val="006D6401"/>
    <w:rsid w:val="00712E0E"/>
    <w:rsid w:val="00762F58"/>
    <w:rsid w:val="00764F63"/>
    <w:rsid w:val="00806A98"/>
    <w:rsid w:val="00836745"/>
    <w:rsid w:val="0085733F"/>
    <w:rsid w:val="009312B2"/>
    <w:rsid w:val="009319CC"/>
    <w:rsid w:val="009367C8"/>
    <w:rsid w:val="00942E94"/>
    <w:rsid w:val="009A20AC"/>
    <w:rsid w:val="009A4C09"/>
    <w:rsid w:val="009A586A"/>
    <w:rsid w:val="009E6A3C"/>
    <w:rsid w:val="00A137A6"/>
    <w:rsid w:val="00A14C6D"/>
    <w:rsid w:val="00A16277"/>
    <w:rsid w:val="00A23DDF"/>
    <w:rsid w:val="00A85CB0"/>
    <w:rsid w:val="00A93841"/>
    <w:rsid w:val="00AD00DF"/>
    <w:rsid w:val="00B10B90"/>
    <w:rsid w:val="00BB3A48"/>
    <w:rsid w:val="00BC6104"/>
    <w:rsid w:val="00BE067A"/>
    <w:rsid w:val="00BE5B82"/>
    <w:rsid w:val="00C110B3"/>
    <w:rsid w:val="00C34D41"/>
    <w:rsid w:val="00C3789F"/>
    <w:rsid w:val="00C644FA"/>
    <w:rsid w:val="00C903B4"/>
    <w:rsid w:val="00C96347"/>
    <w:rsid w:val="00CA20A7"/>
    <w:rsid w:val="00CC17CA"/>
    <w:rsid w:val="00D66418"/>
    <w:rsid w:val="00D94A26"/>
    <w:rsid w:val="00DC01C0"/>
    <w:rsid w:val="00E47557"/>
    <w:rsid w:val="00EC6C15"/>
    <w:rsid w:val="00ED7DEF"/>
    <w:rsid w:val="00EE4783"/>
    <w:rsid w:val="00EE47F4"/>
    <w:rsid w:val="00EF1A06"/>
    <w:rsid w:val="00F25426"/>
    <w:rsid w:val="00F2590D"/>
    <w:rsid w:val="00F300A9"/>
    <w:rsid w:val="00F61B8B"/>
    <w:rsid w:val="00F875E3"/>
    <w:rsid w:val="00F91FFA"/>
    <w:rsid w:val="00FB3E59"/>
    <w:rsid w:val="00FC3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4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3</Pages>
  <Words>122</Words>
  <Characters>697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17</cp:revision>
  <dcterms:created xsi:type="dcterms:W3CDTF">2014-07-17T12:36:00Z</dcterms:created>
  <dcterms:modified xsi:type="dcterms:W3CDTF">2016-08-28T22:58:00Z</dcterms:modified>
</cp:coreProperties>
</file>